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7C370A4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B01E8A" w:rsidRPr="00F82F50">
        <w:rPr>
          <w:rFonts w:ascii="Verdana" w:hAnsi="Verdana"/>
          <w:b/>
          <w:bCs/>
        </w:rPr>
        <w:t>Opravy a revize klimatizací v obvodu SPS OŘ Hradec Králové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B919B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B919B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B919B2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9DE57" w14:textId="77777777" w:rsidR="00B919B2" w:rsidRDefault="00B919B2" w:rsidP="00962258">
      <w:pPr>
        <w:spacing w:after="0" w:line="240" w:lineRule="auto"/>
      </w:pPr>
      <w:r>
        <w:separator/>
      </w:r>
    </w:p>
  </w:endnote>
  <w:endnote w:type="continuationSeparator" w:id="0">
    <w:p w14:paraId="1FC52657" w14:textId="77777777" w:rsidR="00B919B2" w:rsidRDefault="00B919B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9FC0" w14:textId="77777777" w:rsidR="00B919B2" w:rsidRDefault="00B919B2" w:rsidP="00962258">
      <w:pPr>
        <w:spacing w:after="0" w:line="240" w:lineRule="auto"/>
      </w:pPr>
      <w:r>
        <w:separator/>
      </w:r>
    </w:p>
  </w:footnote>
  <w:footnote w:type="continuationSeparator" w:id="0">
    <w:p w14:paraId="2BE8AF14" w14:textId="77777777" w:rsidR="00B919B2" w:rsidRDefault="00B919B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24D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01E8A"/>
    <w:rsid w:val="00B151DE"/>
    <w:rsid w:val="00B15D0D"/>
    <w:rsid w:val="00B36B3E"/>
    <w:rsid w:val="00B75EE1"/>
    <w:rsid w:val="00B77481"/>
    <w:rsid w:val="00B8518B"/>
    <w:rsid w:val="00B919B2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24D6"/>
    <w:rsid w:val="00464FAD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92</TotalTime>
  <Pages>1</Pages>
  <Words>478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Löwová Monika, Bc.</cp:lastModifiedBy>
  <cp:revision>13</cp:revision>
  <cp:lastPrinted>2017-11-28T17:18:00Z</cp:lastPrinted>
  <dcterms:created xsi:type="dcterms:W3CDTF">2023-11-16T10:29:00Z</dcterms:created>
  <dcterms:modified xsi:type="dcterms:W3CDTF">2026-05-26T05:01:00Z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